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E35F48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E35F48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E35F48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E35F48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E35F48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E35F48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E35F48" w:rsidRDefault="00E35F48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E35F48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E35F48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Озерная</w:t>
      </w:r>
    </w:p>
    <w:p w:rsidR="001842E0" w:rsidRPr="00E35F48" w:rsidRDefault="001842E0">
      <w:pPr>
        <w:pStyle w:val="1"/>
        <w:rPr>
          <w:i/>
          <w:iCs/>
          <w:sz w:val="20"/>
          <w:szCs w:val="20"/>
        </w:rPr>
      </w:pPr>
      <w:r w:rsidRPr="00E35F48">
        <w:rPr>
          <w:sz w:val="20"/>
          <w:szCs w:val="20"/>
        </w:rPr>
        <w:t>Протяженность участка –</w:t>
      </w:r>
      <w:r w:rsidRPr="00E35F48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E35F48" w:rsidRPr="00E35F48">
        <w:rPr>
          <w:i/>
          <w:iCs/>
          <w:sz w:val="20"/>
          <w:szCs w:val="20"/>
        </w:rPr>
        <w:t>От 0+0 до 1+359</w:t>
      </w:r>
    </w:p>
    <w:p w:rsidR="001842E0" w:rsidRPr="00E35F48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E35F48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E35F48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E35F48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633" w:type="dxa"/>
        <w:jc w:val="center"/>
        <w:tblInd w:w="28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9"/>
        <w:gridCol w:w="1667"/>
        <w:gridCol w:w="1584"/>
        <w:gridCol w:w="792"/>
        <w:gridCol w:w="1357"/>
        <w:gridCol w:w="1131"/>
        <w:gridCol w:w="1584"/>
        <w:gridCol w:w="678"/>
        <w:gridCol w:w="792"/>
        <w:gridCol w:w="679"/>
      </w:tblGrid>
      <w:tr w:rsidR="001842E0" w:rsidRPr="00E35F48" w:rsidTr="001D3B8D">
        <w:trPr>
          <w:trHeight w:val="20"/>
          <w:tblHeader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E35F48" w:rsidTr="001D3B8D">
        <w:trPr>
          <w:trHeight w:val="20"/>
          <w:tblHeader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0+527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0+557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0+760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1+21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5F48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5F48" w:rsidRPr="00E35F48" w:rsidRDefault="00E35F4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E35F48" w:rsidTr="001D3B8D">
        <w:trPr>
          <w:trHeight w:val="20"/>
          <w:jc w:val="center"/>
        </w:trPr>
        <w:tc>
          <w:tcPr>
            <w:tcW w:w="3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 w:rsidP="00E35F48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E35F48" w:rsidP="00E35F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5F48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E35F48" w:rsidP="00E35F48">
            <w:pPr>
              <w:rPr>
                <w:rFonts w:ascii="Arial" w:hAnsi="Arial" w:cs="Arial"/>
                <w:sz w:val="20"/>
                <w:szCs w:val="20"/>
              </w:rPr>
            </w:pPr>
            <w:r w:rsidRPr="00E35F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 w:rsidP="00E35F4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E35F48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1D3B8D" w:rsidRPr="001D3B8D" w:rsidRDefault="001D3B8D" w:rsidP="001D3B8D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1D3B8D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1D3B8D" w:rsidRPr="001D3B8D" w:rsidRDefault="001D3B8D" w:rsidP="001D3B8D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1D3B8D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1D3B8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Озерная</w:t>
      </w:r>
    </w:p>
    <w:p w:rsidR="001D3B8D" w:rsidRPr="001D3B8D" w:rsidRDefault="001D3B8D" w:rsidP="001D3B8D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D3B8D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1D3B8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1+359</w:t>
      </w:r>
    </w:p>
    <w:p w:rsidR="001D3B8D" w:rsidRPr="001D3B8D" w:rsidRDefault="001D3B8D" w:rsidP="001D3B8D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1D3B8D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1D3B8D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1D3B8D" w:rsidRPr="001D3B8D" w:rsidRDefault="001D3B8D" w:rsidP="001D3B8D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40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26"/>
        <w:gridCol w:w="967"/>
        <w:gridCol w:w="1331"/>
        <w:gridCol w:w="1451"/>
        <w:gridCol w:w="2176"/>
        <w:gridCol w:w="1935"/>
        <w:gridCol w:w="1814"/>
      </w:tblGrid>
      <w:tr w:rsidR="001D3B8D" w:rsidRPr="001D3B8D" w:rsidTr="001D3B8D">
        <w:trPr>
          <w:trHeight w:val="23"/>
          <w:tblHeader/>
          <w:jc w:val="center"/>
        </w:trPr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1D3B8D" w:rsidRPr="001D3B8D" w:rsidTr="001D3B8D">
        <w:trPr>
          <w:trHeight w:val="23"/>
          <w:tblHeader/>
          <w:jc w:val="center"/>
        </w:trPr>
        <w:tc>
          <w:tcPr>
            <w:tcW w:w="7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6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33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45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217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1D3B8D" w:rsidRPr="001D3B8D" w:rsidTr="001D3B8D">
        <w:trPr>
          <w:trHeight w:val="23"/>
          <w:tblHeader/>
          <w:jc w:val="center"/>
        </w:trPr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1D3B8D" w:rsidRDefault="001D3B8D" w:rsidP="001D3B8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B8D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1D3B8D" w:rsidRPr="001D3B8D" w:rsidTr="001D3B8D">
        <w:trPr>
          <w:trHeight w:val="23"/>
          <w:jc w:val="center"/>
        </w:trPr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2709,9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B8D" w:rsidRPr="001D3B8D" w:rsidTr="001D3B8D">
        <w:trPr>
          <w:trHeight w:val="23"/>
          <w:jc w:val="center"/>
        </w:trPr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0+1000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998,01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B8D" w:rsidRPr="001D3B8D" w:rsidTr="001D3B8D">
        <w:trPr>
          <w:trHeight w:val="23"/>
          <w:jc w:val="center"/>
        </w:trPr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0+2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0+1000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998,01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B8D" w:rsidRPr="001D3B8D" w:rsidTr="001D3B8D">
        <w:trPr>
          <w:trHeight w:val="23"/>
          <w:jc w:val="center"/>
        </w:trPr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1+2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1+359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356,94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B8D" w:rsidRPr="001D3B8D" w:rsidTr="001D3B8D">
        <w:trPr>
          <w:trHeight w:val="23"/>
          <w:jc w:val="center"/>
        </w:trPr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1+2</w:t>
            </w:r>
          </w:p>
        </w:tc>
        <w:tc>
          <w:tcPr>
            <w:tcW w:w="1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1+359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  <w:r w:rsidRPr="001D3B8D">
              <w:rPr>
                <w:rFonts w:ascii="Arial" w:hAnsi="Arial" w:cs="Arial"/>
                <w:sz w:val="20"/>
                <w:szCs w:val="20"/>
              </w:rPr>
              <w:t>356,94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1D3B8D" w:rsidRDefault="001D3B8D" w:rsidP="001D3B8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3B8D" w:rsidRPr="001D3B8D" w:rsidRDefault="001D3B8D" w:rsidP="001D3B8D">
      <w:pPr>
        <w:rPr>
          <w:rFonts w:ascii="Courier New" w:eastAsia="MS Mincho" w:hAnsi="Courier New" w:cs="Courier New"/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Default="001D3B8D" w:rsidP="001D3B8D">
      <w:pPr>
        <w:pStyle w:val="a4"/>
        <w:rPr>
          <w:sz w:val="20"/>
          <w:szCs w:val="20"/>
        </w:rPr>
      </w:pPr>
    </w:p>
    <w:p w:rsidR="001D3B8D" w:rsidRPr="004654F0" w:rsidRDefault="001D3B8D" w:rsidP="001D3B8D">
      <w:pPr>
        <w:pStyle w:val="a4"/>
        <w:rPr>
          <w:rFonts w:eastAsia="MS Mincho"/>
          <w:sz w:val="20"/>
          <w:szCs w:val="20"/>
        </w:rPr>
      </w:pPr>
      <w:r w:rsidRPr="004654F0">
        <w:rPr>
          <w:sz w:val="20"/>
          <w:szCs w:val="20"/>
        </w:rPr>
        <w:lastRenderedPageBreak/>
        <w:t>Ведомость размещения искусственного освещения</w:t>
      </w:r>
    </w:p>
    <w:p w:rsidR="001D3B8D" w:rsidRPr="004654F0" w:rsidRDefault="001D3B8D" w:rsidP="001D3B8D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4654F0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4654F0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Озерная</w:t>
      </w:r>
    </w:p>
    <w:p w:rsidR="001D3B8D" w:rsidRPr="004654F0" w:rsidRDefault="001D3B8D" w:rsidP="001D3B8D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4654F0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4654F0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1+359</w:t>
      </w:r>
    </w:p>
    <w:p w:rsidR="001D3B8D" w:rsidRPr="004654F0" w:rsidRDefault="001D3B8D" w:rsidP="001D3B8D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4654F0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4654F0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1D3B8D" w:rsidRPr="004654F0" w:rsidRDefault="001D3B8D" w:rsidP="001D3B8D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994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1287"/>
        <w:gridCol w:w="1521"/>
        <w:gridCol w:w="1638"/>
        <w:gridCol w:w="819"/>
        <w:gridCol w:w="1404"/>
        <w:gridCol w:w="1404"/>
        <w:gridCol w:w="1288"/>
      </w:tblGrid>
      <w:tr w:rsidR="001D3B8D" w:rsidRPr="004654F0" w:rsidTr="001D3B8D">
        <w:trPr>
          <w:cantSplit/>
          <w:trHeight w:val="20"/>
          <w:tblHeader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88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3B8D" w:rsidRPr="004654F0" w:rsidTr="001D3B8D">
        <w:trPr>
          <w:trHeight w:val="20"/>
          <w:tblHeader/>
          <w:jc w:val="center"/>
        </w:trPr>
        <w:tc>
          <w:tcPr>
            <w:tcW w:w="58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2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63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819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28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1D3B8D" w:rsidRPr="004654F0" w:rsidTr="001D3B8D">
        <w:trPr>
          <w:trHeight w:val="20"/>
          <w:tblHeader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54F0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1D3B8D" w:rsidRPr="004654F0" w:rsidTr="001D3B8D">
        <w:trPr>
          <w:trHeight w:val="20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37/37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1320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368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B8D" w:rsidRPr="004654F0" w:rsidTr="001D3B8D">
        <w:trPr>
          <w:trHeight w:val="20"/>
          <w:jc w:val="center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0+9</w:t>
            </w:r>
          </w:p>
        </w:tc>
        <w:tc>
          <w:tcPr>
            <w:tcW w:w="1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1+329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37/37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1320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368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D3B8D" w:rsidRPr="004654F0" w:rsidRDefault="001D3B8D" w:rsidP="00051246">
            <w:pPr>
              <w:rPr>
                <w:rFonts w:ascii="Arial" w:hAnsi="Arial" w:cs="Arial"/>
                <w:sz w:val="20"/>
                <w:szCs w:val="20"/>
              </w:rPr>
            </w:pPr>
            <w:r w:rsidRPr="004654F0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</w:tbl>
    <w:p w:rsidR="001D3B8D" w:rsidRPr="004654F0" w:rsidRDefault="001D3B8D" w:rsidP="001D3B8D">
      <w:pPr>
        <w:pStyle w:val="a3"/>
        <w:rPr>
          <w:rFonts w:eastAsia="MS Mincho"/>
        </w:rPr>
      </w:pPr>
    </w:p>
    <w:p w:rsidR="001D3B8D" w:rsidRPr="00E35F48" w:rsidRDefault="001D3B8D">
      <w:pPr>
        <w:pStyle w:val="a3"/>
        <w:rPr>
          <w:rFonts w:eastAsia="MS Mincho"/>
        </w:rPr>
      </w:pPr>
    </w:p>
    <w:sectPr w:rsidR="001D3B8D" w:rsidRPr="00E35F48" w:rsidSect="001D3B8D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E35F48"/>
    <w:rsid w:val="001842E0"/>
    <w:rsid w:val="001D3B8D"/>
    <w:rsid w:val="00215347"/>
    <w:rsid w:val="002F29C7"/>
    <w:rsid w:val="00CF1149"/>
    <w:rsid w:val="00E3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9C7"/>
    <w:rPr>
      <w:sz w:val="24"/>
      <w:szCs w:val="24"/>
    </w:rPr>
  </w:style>
  <w:style w:type="paragraph" w:styleId="1">
    <w:name w:val="heading 1"/>
    <w:basedOn w:val="a"/>
    <w:next w:val="a"/>
    <w:qFormat/>
    <w:rsid w:val="002F29C7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2F29C7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link w:val="a5"/>
    <w:qFormat/>
    <w:rsid w:val="001D3B8D"/>
    <w:pPr>
      <w:jc w:val="center"/>
    </w:pPr>
    <w:rPr>
      <w:rFonts w:ascii="Arial" w:hAnsi="Arial" w:cs="Arial"/>
      <w:b/>
      <w:bCs/>
    </w:rPr>
  </w:style>
  <w:style w:type="character" w:customStyle="1" w:styleId="a5">
    <w:name w:val="Название Знак"/>
    <w:basedOn w:val="a0"/>
    <w:link w:val="a4"/>
    <w:rsid w:val="001D3B8D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261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2019-06-09T08:45:00Z</dcterms:created>
  <dcterms:modified xsi:type="dcterms:W3CDTF">2019-06-09T08:45:00Z</dcterms:modified>
</cp:coreProperties>
</file>